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5666AC68" w14:textId="43E6F99E" w:rsidR="00424EE9" w:rsidRDefault="00D61F45" w:rsidP="00FB5530">
      <w:pPr>
        <w:tabs>
          <w:tab w:val="left" w:pos="2520"/>
        </w:tabs>
        <w:rPr>
          <w:sz w:val="48"/>
          <w:szCs w:val="48"/>
        </w:rPr>
      </w:pPr>
      <w:r>
        <w:rPr>
          <w:sz w:val="48"/>
          <w:szCs w:val="48"/>
        </w:rPr>
        <w:t xml:space="preserve">Veiledning til </w:t>
      </w:r>
    </w:p>
    <w:p w14:paraId="29ECE2C6" w14:textId="7D9B24FD" w:rsidR="00D61F45" w:rsidRPr="00D0256F" w:rsidRDefault="00040658" w:rsidP="00FB5530">
      <w:pPr>
        <w:tabs>
          <w:tab w:val="left" w:pos="2520"/>
        </w:tabs>
        <w:rPr>
          <w:sz w:val="48"/>
          <w:szCs w:val="48"/>
        </w:rPr>
      </w:pPr>
      <w:r>
        <w:rPr>
          <w:sz w:val="48"/>
          <w:szCs w:val="48"/>
        </w:rPr>
        <w:t>sladding a</w:t>
      </w:r>
      <w:r w:rsidR="00D61F45">
        <w:rPr>
          <w:sz w:val="48"/>
          <w:szCs w:val="48"/>
        </w:rPr>
        <w:t>v tilbud</w:t>
      </w:r>
    </w:p>
    <w:p w14:paraId="329E274B" w14:textId="1DF89F8B" w:rsidR="00424EE9" w:rsidRPr="00D0256F" w:rsidRDefault="00424EE9" w:rsidP="00FB5530">
      <w:pPr>
        <w:tabs>
          <w:tab w:val="left" w:pos="2520"/>
        </w:tabs>
        <w:rPr>
          <w:sz w:val="32"/>
          <w:szCs w:val="32"/>
        </w:rPr>
      </w:pPr>
      <w:r w:rsidRPr="00D0256F">
        <w:rPr>
          <w:sz w:val="32"/>
          <w:szCs w:val="32"/>
        </w:rPr>
        <w:t xml:space="preserve">Kjøp av </w:t>
      </w:r>
      <w:r w:rsidRPr="00D0256F">
        <w:rPr>
          <w:color w:val="0070C0"/>
          <w:sz w:val="32"/>
          <w:szCs w:val="32"/>
        </w:rPr>
        <w:t>[xxx]</w:t>
      </w:r>
    </w:p>
    <w:p w14:paraId="6DBE9DF3" w14:textId="77777777" w:rsidR="00D0256F" w:rsidRPr="00D0256F" w:rsidRDefault="00D0256F" w:rsidP="00FB5530">
      <w:pPr>
        <w:tabs>
          <w:tab w:val="left" w:pos="2520"/>
        </w:tabs>
        <w:rPr>
          <w:sz w:val="32"/>
          <w:szCs w:val="32"/>
        </w:rPr>
      </w:pPr>
      <w:r w:rsidRPr="00D0256F">
        <w:rPr>
          <w:sz w:val="32"/>
          <w:szCs w:val="32"/>
        </w:rPr>
        <w:t>Åpen anbudskonkurranse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7D0BA4B8">
                <wp:simplePos x="0" y="0"/>
                <wp:positionH relativeFrom="margin">
                  <wp:posOffset>4206875</wp:posOffset>
                </wp:positionH>
                <wp:positionV relativeFrom="paragraph">
                  <wp:posOffset>5325745</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77777777" w:rsidR="00424EE9" w:rsidRPr="00424EE9" w:rsidRDefault="00424EE9">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1.25pt;margin-top:419.35pt;width:164.95pt;height:23.2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" filled="f" stroked="f">
                <v:textbox>
                  <w:txbxContent>
                    <w:p w14:paraId="13861665" w14:textId="77777777" w:rsidR="00424EE9" w:rsidRPr="00424EE9" w:rsidRDefault="00424EE9">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v:textbox>
                <w10:wrap anchorx="margin"/>
              </v:shape>
            </w:pict>
          </mc:Fallback>
        </mc:AlternateContent>
      </w:r>
      <w:r>
        <w:br w:type="page"/>
      </w:r>
    </w:p>
    <w:bookmarkStart w:id="0" w:name="_Toc1124988" w:displacedByCustomXml="next"/>
    <w:sdt>
      <w:sdtPr>
        <w:rPr>
          <w:rFonts w:ascii="Oslo Sans Office" w:hAnsi="Oslo Sans Office" w:cs="Times New Roman"/>
          <w:bCs/>
          <w:noProof/>
        </w:rPr>
        <w:id w:val="1959222952"/>
        <w:docPartObj>
          <w:docPartGallery w:val="Table of Contents"/>
          <w:docPartUnique/>
        </w:docPartObj>
      </w:sdtPr>
      <w:sdtEndPr>
        <w:rPr>
          <w:rFonts w:cstheme="minorBidi"/>
          <w:bCs w:val="0"/>
          <w:szCs w:val="20"/>
        </w:rPr>
      </w:sdtEndPr>
      <w:sdtContent>
        <w:p w14:paraId="0CA5D5D3" w14:textId="77777777" w:rsidR="00E26FDF" w:rsidRPr="00E26FDF" w:rsidRDefault="00E26FDF" w:rsidP="00E26FDF">
          <w:pPr>
            <w:spacing w:after="0" w:line="240" w:lineRule="auto"/>
            <w:contextualSpacing/>
            <w:rPr>
              <w:rFonts w:asciiTheme="majorHAnsi" w:eastAsiaTheme="majorEastAsia" w:hAnsiTheme="majorHAnsi" w:cstheme="majorBidi"/>
              <w:b/>
              <w:noProof/>
              <w:color w:val="F9C66B" w:themeColor="accent6"/>
              <w:spacing w:val="-10"/>
              <w:kern w:val="28"/>
              <w:sz w:val="28"/>
              <w:szCs w:val="56"/>
            </w:rPr>
          </w:pPr>
          <w:r w:rsidRPr="00E26FDF">
            <w:rPr>
              <w:rFonts w:asciiTheme="majorHAnsi" w:eastAsiaTheme="majorEastAsia" w:hAnsiTheme="majorHAnsi" w:cstheme="majorBidi"/>
              <w:b/>
              <w:noProof/>
              <w:color w:val="F9C66B" w:themeColor="accent6"/>
              <w:spacing w:val="-10"/>
              <w:kern w:val="28"/>
              <w:sz w:val="28"/>
              <w:szCs w:val="56"/>
            </w:rPr>
            <w:t>Innholdsfortegnelse</w:t>
          </w:r>
        </w:p>
        <w:p w14:paraId="5108B5FA" w14:textId="77777777" w:rsidR="00E26FDF" w:rsidRPr="00E26FDF" w:rsidRDefault="00E26FDF" w:rsidP="00E26FDF">
          <w:pPr>
            <w:spacing w:after="0" w:line="276" w:lineRule="auto"/>
            <w:rPr>
              <w:szCs w:val="20"/>
            </w:rPr>
          </w:pPr>
        </w:p>
        <w:p w14:paraId="4CA235DD" w14:textId="7CE11716" w:rsidR="002A3E06" w:rsidRDefault="00E26FDF">
          <w:pPr>
            <w:pStyle w:val="INNH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anchor="_Toc126745607"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05F9421F" w14:textId="0663C147" w:rsidR="002A3E06" w:rsidRDefault="00D704FB">
          <w:pPr>
            <w:pStyle w:val="INNH1"/>
            <w:tabs>
              <w:tab w:val="left" w:pos="400"/>
              <w:tab w:val="right" w:leader="dot" w:pos="9260"/>
            </w:tabs>
            <w:rPr>
              <w:rFonts w:eastAsiaTheme="minorEastAsia"/>
              <w:noProof/>
              <w:sz w:val="22"/>
              <w:lang w:eastAsia="nb-NO"/>
            </w:rPr>
          </w:pPr>
          <w:hyperlink w:anchor="_Toc126745608"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2</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Hvem kan kreve innsyn?</w:t>
            </w:r>
            <w:r w:rsidR="002A3E06">
              <w:rPr>
                <w:noProof/>
                <w:webHidden/>
              </w:rPr>
              <w:tab/>
            </w:r>
            <w:r w:rsidR="002A3E06">
              <w:rPr>
                <w:noProof/>
                <w:webHidden/>
              </w:rPr>
              <w:fldChar w:fldCharType="begin"/>
            </w:r>
            <w:r w:rsidR="002A3E06">
              <w:rPr>
                <w:noProof/>
                <w:webHidden/>
              </w:rPr>
              <w:instrText xml:space="preserve"> PAGEREF _Toc126745608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466A42C7" w14:textId="66F4CE29" w:rsidR="002A3E06" w:rsidRDefault="00D704FB">
          <w:pPr>
            <w:pStyle w:val="INNH1"/>
            <w:tabs>
              <w:tab w:val="left" w:pos="400"/>
              <w:tab w:val="right" w:leader="dot" w:pos="9260"/>
            </w:tabs>
            <w:rPr>
              <w:rFonts w:eastAsiaTheme="minorEastAsia"/>
              <w:noProof/>
              <w:sz w:val="22"/>
              <w:lang w:eastAsia="nb-NO"/>
            </w:rPr>
          </w:pPr>
          <w:hyperlink w:anchor="_Toc126745609"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3</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Hvem har ansvaret for vurdering av innsyn?</w:t>
            </w:r>
            <w:r w:rsidR="002A3E06">
              <w:rPr>
                <w:noProof/>
                <w:webHidden/>
              </w:rPr>
              <w:tab/>
            </w:r>
            <w:r w:rsidR="002A3E06">
              <w:rPr>
                <w:noProof/>
                <w:webHidden/>
              </w:rPr>
              <w:fldChar w:fldCharType="begin"/>
            </w:r>
            <w:r w:rsidR="002A3E06">
              <w:rPr>
                <w:noProof/>
                <w:webHidden/>
              </w:rPr>
              <w:instrText xml:space="preserve"> PAGEREF _Toc126745609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7590A9E0" w14:textId="2BEB2EC3" w:rsidR="002A3E06" w:rsidRDefault="00D704FB">
          <w:pPr>
            <w:pStyle w:val="INNH1"/>
            <w:tabs>
              <w:tab w:val="left" w:pos="400"/>
              <w:tab w:val="right" w:leader="dot" w:pos="9260"/>
            </w:tabs>
            <w:rPr>
              <w:rFonts w:eastAsiaTheme="minorEastAsia"/>
              <w:noProof/>
              <w:sz w:val="22"/>
              <w:lang w:eastAsia="nb-NO"/>
            </w:rPr>
          </w:pPr>
          <w:hyperlink w:anchor="_Toc126745610"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4</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Hva kan det kreves innsyn i?</w:t>
            </w:r>
            <w:r w:rsidR="002A3E06">
              <w:rPr>
                <w:noProof/>
                <w:webHidden/>
              </w:rPr>
              <w:tab/>
            </w:r>
            <w:r w:rsidR="002A3E06">
              <w:rPr>
                <w:noProof/>
                <w:webHidden/>
              </w:rPr>
              <w:fldChar w:fldCharType="begin"/>
            </w:r>
            <w:r w:rsidR="002A3E06">
              <w:rPr>
                <w:noProof/>
                <w:webHidden/>
              </w:rPr>
              <w:instrText xml:space="preserve"> PAGEREF _Toc126745610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49D1F18F" w14:textId="1B9B0642" w:rsidR="002A3E06" w:rsidRDefault="00D704FB">
          <w:pPr>
            <w:pStyle w:val="INNH2"/>
            <w:tabs>
              <w:tab w:val="left" w:pos="880"/>
              <w:tab w:val="right" w:leader="dot" w:pos="9260"/>
            </w:tabs>
            <w:rPr>
              <w:rFonts w:eastAsiaTheme="minorEastAsia"/>
              <w:noProof/>
              <w:sz w:val="22"/>
              <w:lang w:eastAsia="nb-NO"/>
            </w:rPr>
          </w:pPr>
          <w:hyperlink w:anchor="_Toc126745611" w:history="1">
            <w:r w:rsidR="002A3E06" w:rsidRPr="000806BB">
              <w:rPr>
                <w:rStyle w:val="Hyperkobling"/>
                <w:rFonts w:asciiTheme="majorHAnsi" w:eastAsiaTheme="majorEastAsia" w:hAnsiTheme="majorHAnsi" w:cstheme="majorBidi"/>
                <w:b/>
                <w:noProof/>
              </w:rPr>
              <w:t>4.1</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Hovedregel</w:t>
            </w:r>
            <w:r w:rsidR="002A3E06">
              <w:rPr>
                <w:noProof/>
                <w:webHidden/>
              </w:rPr>
              <w:tab/>
            </w:r>
            <w:r w:rsidR="002A3E06">
              <w:rPr>
                <w:noProof/>
                <w:webHidden/>
              </w:rPr>
              <w:fldChar w:fldCharType="begin"/>
            </w:r>
            <w:r w:rsidR="002A3E06">
              <w:rPr>
                <w:noProof/>
                <w:webHidden/>
              </w:rPr>
              <w:instrText xml:space="preserve"> PAGEREF _Toc126745611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162CC61B" w14:textId="5892F9CD" w:rsidR="002A3E06" w:rsidRDefault="00D704FB">
          <w:pPr>
            <w:pStyle w:val="INNH2"/>
            <w:tabs>
              <w:tab w:val="left" w:pos="880"/>
              <w:tab w:val="right" w:leader="dot" w:pos="9260"/>
            </w:tabs>
            <w:rPr>
              <w:rFonts w:eastAsiaTheme="minorEastAsia"/>
              <w:noProof/>
              <w:sz w:val="22"/>
              <w:lang w:eastAsia="nb-NO"/>
            </w:rPr>
          </w:pPr>
          <w:hyperlink w:anchor="_Toc126745612" w:history="1">
            <w:r w:rsidR="002A3E06" w:rsidRPr="000806BB">
              <w:rPr>
                <w:rStyle w:val="Hyperkobling"/>
                <w:rFonts w:asciiTheme="majorHAnsi" w:eastAsiaTheme="majorEastAsia" w:hAnsiTheme="majorHAnsi" w:cstheme="majorBidi"/>
                <w:b/>
                <w:noProof/>
              </w:rPr>
              <w:t>4.2</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Forvaltningsloven § 13</w:t>
            </w:r>
            <w:r w:rsidR="002A3E06">
              <w:rPr>
                <w:noProof/>
                <w:webHidden/>
              </w:rPr>
              <w:tab/>
            </w:r>
            <w:r w:rsidR="002A3E06">
              <w:rPr>
                <w:noProof/>
                <w:webHidden/>
              </w:rPr>
              <w:fldChar w:fldCharType="begin"/>
            </w:r>
            <w:r w:rsidR="002A3E06">
              <w:rPr>
                <w:noProof/>
                <w:webHidden/>
              </w:rPr>
              <w:instrText xml:space="preserve"> PAGEREF _Toc126745612 \h </w:instrText>
            </w:r>
            <w:r w:rsidR="002A3E06">
              <w:rPr>
                <w:noProof/>
                <w:webHidden/>
              </w:rPr>
            </w:r>
            <w:r w:rsidR="002A3E06">
              <w:rPr>
                <w:noProof/>
                <w:webHidden/>
              </w:rPr>
              <w:fldChar w:fldCharType="separate"/>
            </w:r>
            <w:r w:rsidR="002A3E06">
              <w:rPr>
                <w:noProof/>
                <w:webHidden/>
              </w:rPr>
              <w:t>5</w:t>
            </w:r>
            <w:r w:rsidR="002A3E06">
              <w:rPr>
                <w:noProof/>
                <w:webHidden/>
              </w:rPr>
              <w:fldChar w:fldCharType="end"/>
            </w:r>
          </w:hyperlink>
        </w:p>
        <w:p w14:paraId="4EB8B467" w14:textId="6822F1E3" w:rsidR="002A3E06" w:rsidRDefault="00D704FB">
          <w:pPr>
            <w:pStyle w:val="INNH2"/>
            <w:tabs>
              <w:tab w:val="left" w:pos="880"/>
              <w:tab w:val="right" w:leader="dot" w:pos="9260"/>
            </w:tabs>
            <w:rPr>
              <w:rFonts w:eastAsiaTheme="minorEastAsia"/>
              <w:noProof/>
              <w:sz w:val="22"/>
              <w:lang w:eastAsia="nb-NO"/>
            </w:rPr>
          </w:pPr>
          <w:hyperlink w:anchor="_Toc126745613" w:history="1">
            <w:r w:rsidR="002A3E06" w:rsidRPr="000806BB">
              <w:rPr>
                <w:rStyle w:val="Hyperkobling"/>
                <w:rFonts w:asciiTheme="majorHAnsi" w:eastAsiaTheme="majorEastAsia" w:hAnsiTheme="majorHAnsi" w:cstheme="majorBidi"/>
                <w:b/>
                <w:noProof/>
              </w:rPr>
              <w:t>4.3</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Offentleglova § 23</w:t>
            </w:r>
            <w:r w:rsidR="002A3E06">
              <w:rPr>
                <w:noProof/>
                <w:webHidden/>
              </w:rPr>
              <w:tab/>
            </w:r>
            <w:r w:rsidR="002A3E06">
              <w:rPr>
                <w:noProof/>
                <w:webHidden/>
              </w:rPr>
              <w:fldChar w:fldCharType="begin"/>
            </w:r>
            <w:r w:rsidR="002A3E06">
              <w:rPr>
                <w:noProof/>
                <w:webHidden/>
              </w:rPr>
              <w:instrText xml:space="preserve"> PAGEREF _Toc126745613 \h </w:instrText>
            </w:r>
            <w:r w:rsidR="002A3E06">
              <w:rPr>
                <w:noProof/>
                <w:webHidden/>
              </w:rPr>
            </w:r>
            <w:r w:rsidR="002A3E06">
              <w:rPr>
                <w:noProof/>
                <w:webHidden/>
              </w:rPr>
              <w:fldChar w:fldCharType="separate"/>
            </w:r>
            <w:r w:rsidR="002A3E06">
              <w:rPr>
                <w:noProof/>
                <w:webHidden/>
              </w:rPr>
              <w:t>6</w:t>
            </w:r>
            <w:r w:rsidR="002A3E06">
              <w:rPr>
                <w:noProof/>
                <w:webHidden/>
              </w:rPr>
              <w:fldChar w:fldCharType="end"/>
            </w:r>
          </w:hyperlink>
        </w:p>
        <w:p w14:paraId="1EEDAEE8" w14:textId="3621491E" w:rsidR="002A3E06" w:rsidRDefault="00D704FB">
          <w:pPr>
            <w:pStyle w:val="INNH1"/>
            <w:tabs>
              <w:tab w:val="left" w:pos="400"/>
              <w:tab w:val="right" w:leader="dot" w:pos="9260"/>
            </w:tabs>
            <w:rPr>
              <w:rFonts w:eastAsiaTheme="minorEastAsia"/>
              <w:noProof/>
              <w:sz w:val="22"/>
              <w:lang w:eastAsia="nb-NO"/>
            </w:rPr>
          </w:pPr>
          <w:hyperlink w:anchor="_Toc126745614"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5</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Hvordan skal sladdingen utføres?</w:t>
            </w:r>
            <w:r w:rsidR="002A3E06">
              <w:rPr>
                <w:noProof/>
                <w:webHidden/>
              </w:rPr>
              <w:tab/>
            </w:r>
            <w:r w:rsidR="002A3E06">
              <w:rPr>
                <w:noProof/>
                <w:webHidden/>
              </w:rPr>
              <w:fldChar w:fldCharType="begin"/>
            </w:r>
            <w:r w:rsidR="002A3E06">
              <w:rPr>
                <w:noProof/>
                <w:webHidden/>
              </w:rPr>
              <w:instrText xml:space="preserve"> PAGEREF _Toc126745614 \h </w:instrText>
            </w:r>
            <w:r w:rsidR="002A3E06">
              <w:rPr>
                <w:noProof/>
                <w:webHidden/>
              </w:rPr>
            </w:r>
            <w:r w:rsidR="002A3E06">
              <w:rPr>
                <w:noProof/>
                <w:webHidden/>
              </w:rPr>
              <w:fldChar w:fldCharType="separate"/>
            </w:r>
            <w:r w:rsidR="002A3E06">
              <w:rPr>
                <w:noProof/>
                <w:webHidden/>
              </w:rPr>
              <w:t>6</w:t>
            </w:r>
            <w:r w:rsidR="002A3E06">
              <w:rPr>
                <w:noProof/>
                <w:webHidden/>
              </w:rPr>
              <w:fldChar w:fldCharType="end"/>
            </w:r>
          </w:hyperlink>
        </w:p>
        <w:p w14:paraId="2084BDDB" w14:textId="1F5BCBCE" w:rsidR="00E26FDF" w:rsidRPr="00E26FDF" w:rsidRDefault="00E26FDF" w:rsidP="00E26FDF">
          <w:pPr>
            <w:spacing w:after="0" w:line="360" w:lineRule="auto"/>
            <w:rPr>
              <w:rFonts w:ascii="Oslo Sans Office" w:hAnsi="Oslo Sans Office"/>
              <w:noProof/>
              <w:szCs w:val="20"/>
            </w:rPr>
          </w:pPr>
          <w:r w:rsidRPr="00E26FDF">
            <w:rPr>
              <w:b/>
              <w:bCs/>
              <w:noProof/>
              <w:szCs w:val="20"/>
            </w:rPr>
            <w:fldChar w:fldCharType="end"/>
          </w:r>
        </w:p>
      </w:sdtContent>
    </w:sdt>
    <w:p w14:paraId="1F744C9B" w14:textId="77777777" w:rsidR="00E26FDF" w:rsidRPr="00E26FDF" w:rsidRDefault="00E26FDF" w:rsidP="00E26FDF">
      <w:pPr>
        <w:spacing w:after="160" w:line="259" w:lineRule="auto"/>
        <w:rPr>
          <w:rFonts w:ascii="Oslo Sans Office" w:hAnsi="Oslo Sans Office"/>
          <w:noProof/>
        </w:rPr>
      </w:pPr>
      <w:r w:rsidRPr="00E26FDF">
        <w:rPr>
          <w:rFonts w:ascii="Oslo Sans Office" w:hAnsi="Oslo Sans Office"/>
          <w:noProof/>
        </w:rPr>
        <w:br w:type="page"/>
      </w:r>
    </w:p>
    <w:p w14:paraId="4BABAC2D" w14:textId="62A24EF6" w:rsidR="00E26FDF" w:rsidRPr="002A3E06" w:rsidRDefault="00E26FDF" w:rsidP="00E80A78">
      <w:pPr>
        <w:pStyle w:val="Overskrift4"/>
        <w:rPr>
          <w:noProof/>
          <w:color w:val="F9C66B" w:themeColor="accent6"/>
          <w:sz w:val="28"/>
          <w:szCs w:val="28"/>
        </w:rPr>
      </w:pPr>
      <w:r w:rsidRPr="002A3E06">
        <w:rPr>
          <w:noProof/>
          <w:color w:val="F9C66B" w:themeColor="accent6"/>
          <w:sz w:val="28"/>
          <w:szCs w:val="28"/>
        </w:rPr>
        <w:lastRenderedPageBreak/>
        <w:t>Endringslogg</w:t>
      </w:r>
    </w:p>
    <w:p w14:paraId="13F91A55" w14:textId="77777777" w:rsidR="00E26FDF" w:rsidRPr="002A3E06" w:rsidRDefault="00E26FDF" w:rsidP="002A3E06">
      <w:pPr>
        <w:rPr>
          <w:i/>
          <w:iCs/>
          <w:noProof/>
          <w:color w:val="0070C0"/>
        </w:rPr>
      </w:pPr>
      <w:r w:rsidRPr="002A3E06">
        <w:rPr>
          <w:i/>
          <w:iCs/>
          <w:noProof/>
          <w:color w:val="0070C0"/>
        </w:rPr>
        <w:t>[</w:t>
      </w:r>
      <w:r w:rsidRPr="002A3E06">
        <w:rPr>
          <w:b/>
          <w:i/>
          <w:iCs/>
          <w:noProof/>
          <w:color w:val="0070C0"/>
        </w:rPr>
        <w:t>NB!</w:t>
      </w:r>
      <w:r w:rsidRPr="002A3E06">
        <w:rPr>
          <w:i/>
          <w:iCs/>
          <w:noProof/>
          <w:color w:val="0070C0"/>
        </w:rPr>
        <w:t xml:space="preserve"> Husk å slette endringslogg og all forklaringstekst i kursiv før dokumentet vedlegges konkurransegrunnlaget. Videre skal alle merknadene slettes]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1125"/>
        <w:gridCol w:w="5235"/>
        <w:gridCol w:w="1556"/>
      </w:tblGrid>
      <w:tr w:rsidR="00E26FDF" w:rsidRPr="002A3E06" w14:paraId="29228D9A" w14:textId="77777777" w:rsidTr="002A3E06">
        <w:tc>
          <w:tcPr>
            <w:tcW w:w="1236" w:type="dxa"/>
            <w:shd w:val="clear" w:color="auto" w:fill="F9C66B" w:themeFill="accent6"/>
          </w:tcPr>
          <w:p w14:paraId="3AAAC199" w14:textId="77777777" w:rsidR="00E26FDF" w:rsidRPr="002A3E06" w:rsidRDefault="00E26FDF" w:rsidP="002A3E06">
            <w:pPr>
              <w:spacing w:after="0"/>
              <w:rPr>
                <w:b/>
                <w:bCs/>
              </w:rPr>
            </w:pPr>
            <w:r w:rsidRPr="002A3E06">
              <w:rPr>
                <w:b/>
                <w:bCs/>
              </w:rPr>
              <w:t>Dato:</w:t>
            </w:r>
          </w:p>
        </w:tc>
        <w:tc>
          <w:tcPr>
            <w:tcW w:w="1125" w:type="dxa"/>
            <w:shd w:val="clear" w:color="auto" w:fill="F9C66B" w:themeFill="accent6"/>
          </w:tcPr>
          <w:p w14:paraId="43D1D12A" w14:textId="77777777" w:rsidR="00E26FDF" w:rsidRPr="002A3E06" w:rsidRDefault="00E26FDF" w:rsidP="002A3E06">
            <w:pPr>
              <w:spacing w:after="0"/>
              <w:rPr>
                <w:b/>
                <w:bCs/>
              </w:rPr>
            </w:pPr>
            <w:r w:rsidRPr="002A3E06">
              <w:rPr>
                <w:b/>
                <w:bCs/>
              </w:rPr>
              <w:t>Pkt.:</w:t>
            </w:r>
          </w:p>
        </w:tc>
        <w:tc>
          <w:tcPr>
            <w:tcW w:w="5235" w:type="dxa"/>
            <w:shd w:val="clear" w:color="auto" w:fill="F9C66B" w:themeFill="accent6"/>
          </w:tcPr>
          <w:p w14:paraId="63521624" w14:textId="77777777" w:rsidR="00E26FDF" w:rsidRPr="002A3E06" w:rsidRDefault="00E26FDF" w:rsidP="002A3E06">
            <w:pPr>
              <w:spacing w:after="0"/>
              <w:rPr>
                <w:b/>
                <w:bCs/>
              </w:rPr>
            </w:pPr>
            <w:r w:rsidRPr="002A3E06">
              <w:rPr>
                <w:b/>
                <w:bCs/>
              </w:rPr>
              <w:t>Endring:</w:t>
            </w:r>
          </w:p>
        </w:tc>
        <w:tc>
          <w:tcPr>
            <w:tcW w:w="1556" w:type="dxa"/>
            <w:shd w:val="clear" w:color="auto" w:fill="F9C66B" w:themeFill="accent6"/>
          </w:tcPr>
          <w:p w14:paraId="5F2853C5" w14:textId="77777777" w:rsidR="00E26FDF" w:rsidRPr="002A3E06" w:rsidRDefault="00E26FDF" w:rsidP="002A3E06">
            <w:pPr>
              <w:spacing w:after="0"/>
              <w:rPr>
                <w:b/>
                <w:bCs/>
              </w:rPr>
            </w:pPr>
            <w:r w:rsidRPr="002A3E06">
              <w:rPr>
                <w:b/>
                <w:bCs/>
              </w:rPr>
              <w:t>Foretatt av:</w:t>
            </w:r>
          </w:p>
        </w:tc>
      </w:tr>
      <w:tr w:rsidR="00E26FDF" w:rsidRPr="00E26FDF" w14:paraId="360FDA4E" w14:textId="77777777" w:rsidTr="002A3E06">
        <w:tc>
          <w:tcPr>
            <w:tcW w:w="1236" w:type="dxa"/>
            <w:shd w:val="clear" w:color="auto" w:fill="auto"/>
          </w:tcPr>
          <w:p w14:paraId="2D9F090A" w14:textId="17AA1E43" w:rsidR="00E26FDF" w:rsidRPr="00E26FDF" w:rsidRDefault="00D45CD3" w:rsidP="002A3E06">
            <w:pPr>
              <w:spacing w:after="0"/>
            </w:pPr>
            <w:r>
              <w:t>01.09.23</w:t>
            </w:r>
          </w:p>
        </w:tc>
        <w:tc>
          <w:tcPr>
            <w:tcW w:w="1125" w:type="dxa"/>
            <w:shd w:val="clear" w:color="auto" w:fill="auto"/>
          </w:tcPr>
          <w:p w14:paraId="492A9209" w14:textId="71093ABF" w:rsidR="00E26FDF" w:rsidRPr="00E26FDF" w:rsidRDefault="00E26FDF" w:rsidP="002A3E06">
            <w:pPr>
              <w:spacing w:after="0"/>
            </w:pPr>
          </w:p>
        </w:tc>
        <w:tc>
          <w:tcPr>
            <w:tcW w:w="5235" w:type="dxa"/>
            <w:shd w:val="clear" w:color="auto" w:fill="auto"/>
          </w:tcPr>
          <w:p w14:paraId="01312F1A" w14:textId="26A6F9D5" w:rsidR="00E26FDF" w:rsidRPr="00E26FDF" w:rsidRDefault="00D45CD3" w:rsidP="002A3E06">
            <w:pPr>
              <w:spacing w:after="0"/>
            </w:pPr>
            <w:r>
              <w:t>Veiledning for sladding opprettet</w:t>
            </w:r>
          </w:p>
        </w:tc>
        <w:tc>
          <w:tcPr>
            <w:tcW w:w="1556" w:type="dxa"/>
            <w:shd w:val="clear" w:color="auto" w:fill="auto"/>
          </w:tcPr>
          <w:p w14:paraId="56E8A507" w14:textId="0CD749DE" w:rsidR="00E26FDF" w:rsidRPr="00E26FDF" w:rsidRDefault="00D45CD3" w:rsidP="002A3E06">
            <w:pPr>
              <w:spacing w:after="0"/>
            </w:pPr>
            <w:r>
              <w:t>UKE</w:t>
            </w:r>
          </w:p>
        </w:tc>
      </w:tr>
      <w:tr w:rsidR="00E26FDF" w:rsidRPr="00E26FDF" w14:paraId="0398A9A4" w14:textId="77777777" w:rsidTr="002A3E06">
        <w:tc>
          <w:tcPr>
            <w:tcW w:w="1236" w:type="dxa"/>
            <w:shd w:val="clear" w:color="auto" w:fill="auto"/>
          </w:tcPr>
          <w:p w14:paraId="71ACF5A3"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c>
          <w:tcPr>
            <w:tcW w:w="1125" w:type="dxa"/>
            <w:shd w:val="clear" w:color="auto" w:fill="auto"/>
          </w:tcPr>
          <w:p w14:paraId="13586FEB"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c>
          <w:tcPr>
            <w:tcW w:w="5235" w:type="dxa"/>
            <w:shd w:val="clear" w:color="auto" w:fill="auto"/>
          </w:tcPr>
          <w:p w14:paraId="42CA4E08"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c>
          <w:tcPr>
            <w:tcW w:w="1556" w:type="dxa"/>
            <w:shd w:val="clear" w:color="auto" w:fill="auto"/>
          </w:tcPr>
          <w:p w14:paraId="66206391"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r>
    </w:tbl>
    <w:p w14:paraId="12B0A4A4" w14:textId="77777777" w:rsidR="00E26FDF" w:rsidRPr="00E26FDF" w:rsidRDefault="00E26FDF" w:rsidP="00E26FDF">
      <w:pPr>
        <w:spacing w:after="0" w:line="276" w:lineRule="auto"/>
        <w:rPr>
          <w:rFonts w:ascii="Oslo Sans Office" w:eastAsiaTheme="majorEastAsia" w:hAnsi="Oslo Sans Office"/>
          <w:noProof/>
          <w:color w:val="1F1E42" w:themeColor="text2" w:themeShade="BF"/>
          <w:spacing w:val="5"/>
          <w:kern w:val="28"/>
          <w:sz w:val="40"/>
          <w:szCs w:val="52"/>
        </w:rPr>
      </w:pPr>
      <w:r w:rsidRPr="00E26FDF">
        <w:rPr>
          <w:rFonts w:ascii="Oslo Sans Office" w:hAnsi="Oslo Sans Office"/>
          <w:noProof/>
        </w:rPr>
        <w:br w:type="page"/>
      </w:r>
    </w:p>
    <w:p w14:paraId="1DA8D390"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 w:name="_Toc126745607"/>
      <w:bookmarkStart w:id="2" w:name="_Toc209599441"/>
      <w:bookmarkStart w:id="3" w:name="_Toc454973730"/>
      <w:bookmarkStart w:id="4" w:name="_Toc5010372"/>
      <w:r w:rsidRPr="00E26FDF">
        <w:rPr>
          <w:rFonts w:asciiTheme="majorHAnsi" w:eastAsiaTheme="majorEastAsia" w:hAnsiTheme="majorHAnsi" w:cstheme="majorBidi"/>
          <w:b/>
          <w:noProof/>
          <w:sz w:val="28"/>
          <w:szCs w:val="32"/>
        </w:rPr>
        <w:lastRenderedPageBreak/>
        <w:t>Formål</w:t>
      </w:r>
      <w:bookmarkEnd w:id="1"/>
    </w:p>
    <w:p w14:paraId="70C906B0"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14:paraId="6B1283CC" w14:textId="77777777" w:rsidR="00E26FDF" w:rsidRPr="00E26FDF" w:rsidRDefault="00E26FDF" w:rsidP="00E26FDF">
      <w:pPr>
        <w:spacing w:after="0" w:line="276" w:lineRule="auto"/>
        <w:rPr>
          <w:rFonts w:ascii="Oslo Sans Office" w:hAnsi="Oslo Sans Office"/>
          <w:noProof/>
        </w:rPr>
      </w:pPr>
    </w:p>
    <w:p w14:paraId="40571EAC"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5" w:name="_Toc126745608"/>
      <w:r w:rsidRPr="00E26FDF">
        <w:rPr>
          <w:rFonts w:asciiTheme="majorHAnsi" w:eastAsiaTheme="majorEastAsia" w:hAnsiTheme="majorHAnsi" w:cstheme="majorBidi"/>
          <w:b/>
          <w:noProof/>
          <w:sz w:val="28"/>
          <w:szCs w:val="32"/>
        </w:rPr>
        <w:t>Hvem kan kreve innsyn?</w:t>
      </w:r>
      <w:bookmarkEnd w:id="5"/>
    </w:p>
    <w:p w14:paraId="6940862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14:paraId="6B683015" w14:textId="77777777" w:rsidR="00E26FDF" w:rsidRPr="00E26FDF" w:rsidRDefault="00E26FDF" w:rsidP="00E26FDF">
      <w:pPr>
        <w:spacing w:after="0" w:line="276" w:lineRule="auto"/>
        <w:rPr>
          <w:rFonts w:ascii="Oslo Sans Office" w:hAnsi="Oslo Sans Office"/>
          <w:noProof/>
        </w:rPr>
      </w:pPr>
    </w:p>
    <w:p w14:paraId="1709774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14:paraId="613112E4" w14:textId="77777777" w:rsidR="00E26FDF" w:rsidRPr="00E26FDF" w:rsidRDefault="00E26FDF" w:rsidP="00E26FDF">
      <w:pPr>
        <w:spacing w:after="0" w:line="276" w:lineRule="auto"/>
        <w:rPr>
          <w:rFonts w:ascii="Oslo Sans Office" w:hAnsi="Oslo Sans Office"/>
          <w:noProof/>
        </w:rPr>
      </w:pPr>
    </w:p>
    <w:p w14:paraId="32AE8E98"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14:paraId="6DA127EB" w14:textId="77777777" w:rsidR="00E26FDF" w:rsidRPr="00E26FDF" w:rsidRDefault="00E26FDF" w:rsidP="00E26FDF">
      <w:pPr>
        <w:spacing w:after="0" w:line="276" w:lineRule="auto"/>
        <w:rPr>
          <w:rFonts w:ascii="Oslo Sans Office" w:hAnsi="Oslo Sans Office"/>
          <w:noProof/>
        </w:rPr>
      </w:pPr>
    </w:p>
    <w:p w14:paraId="5A85663E"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6" w:name="_Toc126745609"/>
      <w:r w:rsidRPr="00E26FDF">
        <w:rPr>
          <w:rFonts w:asciiTheme="majorHAnsi" w:eastAsiaTheme="majorEastAsia" w:hAnsiTheme="majorHAnsi" w:cstheme="majorBidi"/>
          <w:b/>
          <w:noProof/>
          <w:sz w:val="28"/>
          <w:szCs w:val="32"/>
        </w:rPr>
        <w:t>Hvem har ansvaret for vurdering av innsyn?</w:t>
      </w:r>
      <w:bookmarkEnd w:id="6"/>
    </w:p>
    <w:p w14:paraId="4AB04CBD"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14:paraId="687CBDEF" w14:textId="77777777" w:rsidR="00E26FDF" w:rsidRPr="00E26FDF" w:rsidRDefault="00E26FDF" w:rsidP="00E26FDF">
      <w:pPr>
        <w:spacing w:after="0" w:line="276" w:lineRule="auto"/>
        <w:rPr>
          <w:rFonts w:ascii="Oslo Sans Office" w:hAnsi="Oslo Sans Office"/>
          <w:noProof/>
        </w:rPr>
      </w:pPr>
    </w:p>
    <w:p w14:paraId="148F5A6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14:paraId="5A8C26CA" w14:textId="77777777" w:rsidR="00E26FDF" w:rsidRPr="00E26FDF" w:rsidRDefault="00E26FDF" w:rsidP="00E26FDF">
      <w:pPr>
        <w:spacing w:after="0" w:line="276" w:lineRule="auto"/>
        <w:rPr>
          <w:rFonts w:ascii="Oslo Sans Office" w:hAnsi="Oslo Sans Office"/>
          <w:noProof/>
        </w:rPr>
      </w:pPr>
    </w:p>
    <w:p w14:paraId="4DB8F982"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7" w:name="_Toc126745610"/>
      <w:r w:rsidRPr="00E26FDF">
        <w:rPr>
          <w:rFonts w:asciiTheme="majorHAnsi" w:eastAsiaTheme="majorEastAsia" w:hAnsiTheme="majorHAnsi" w:cstheme="majorBidi"/>
          <w:b/>
          <w:noProof/>
          <w:sz w:val="28"/>
          <w:szCs w:val="32"/>
        </w:rPr>
        <w:t>Hva kan det kreves innsyn i?</w:t>
      </w:r>
      <w:bookmarkEnd w:id="7"/>
    </w:p>
    <w:p w14:paraId="4C48E02B"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8" w:name="_Toc126745611"/>
      <w:r w:rsidRPr="00E26FDF">
        <w:rPr>
          <w:rFonts w:asciiTheme="majorHAnsi" w:eastAsiaTheme="majorEastAsia" w:hAnsiTheme="majorHAnsi" w:cstheme="majorBidi"/>
          <w:b/>
          <w:noProof/>
          <w:color w:val="000000" w:themeColor="text1"/>
          <w:sz w:val="24"/>
          <w:szCs w:val="26"/>
        </w:rPr>
        <w:t>Hovedregel</w:t>
      </w:r>
      <w:bookmarkEnd w:id="8"/>
    </w:p>
    <w:p w14:paraId="22CCB9B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22FCC6F8" w14:textId="77777777" w:rsidR="00E26FDF" w:rsidRPr="00E26FDF" w:rsidRDefault="00E26FDF" w:rsidP="00E26FDF">
      <w:pPr>
        <w:spacing w:after="0" w:line="276" w:lineRule="auto"/>
        <w:rPr>
          <w:rFonts w:ascii="Oslo Sans Office" w:hAnsi="Oslo Sans Office"/>
          <w:noProof/>
        </w:rPr>
      </w:pPr>
    </w:p>
    <w:p w14:paraId="5669E1BF" w14:textId="77777777" w:rsidR="00E26FDF" w:rsidRDefault="00E26FDF" w:rsidP="00E26FDF">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14:paraId="551C7DE7" w14:textId="77777777" w:rsidR="00C61D26" w:rsidRPr="00E26FDF" w:rsidRDefault="00C61D26" w:rsidP="00E26FDF">
      <w:pPr>
        <w:spacing w:after="0" w:line="276" w:lineRule="auto"/>
        <w:rPr>
          <w:rFonts w:ascii="Oslo Sans Office" w:hAnsi="Oslo Sans Office"/>
          <w:noProof/>
        </w:rPr>
      </w:pPr>
    </w:p>
    <w:p w14:paraId="37064B6E"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9" w:name="_Toc126745612"/>
      <w:r w:rsidRPr="00E26FDF">
        <w:rPr>
          <w:rFonts w:asciiTheme="majorHAnsi" w:eastAsiaTheme="majorEastAsia" w:hAnsiTheme="majorHAnsi" w:cstheme="majorBidi"/>
          <w:b/>
          <w:noProof/>
          <w:color w:val="000000" w:themeColor="text1"/>
          <w:sz w:val="24"/>
          <w:szCs w:val="26"/>
        </w:rPr>
        <w:lastRenderedPageBreak/>
        <w:t>Forvaltningsloven § 13</w:t>
      </w:r>
      <w:bookmarkEnd w:id="9"/>
    </w:p>
    <w:p w14:paraId="07889C26"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Ved gjennomføringen av en anskaffelse som er omfattet av anskaffelsesforskriften, gjelder reglene om taushetsplikt i forvaltningsloven § 13. Av bestemmelsens første ledd nr. 2 fremgår følgende:</w:t>
      </w:r>
    </w:p>
    <w:p w14:paraId="1EDB0179" w14:textId="77777777" w:rsidR="00E26FDF" w:rsidRPr="00E26FDF" w:rsidRDefault="00E26FDF" w:rsidP="00E26FDF">
      <w:pPr>
        <w:spacing w:after="0" w:line="276" w:lineRule="auto"/>
        <w:rPr>
          <w:rFonts w:ascii="Oslo Sans Office" w:hAnsi="Oslo Sans Office"/>
        </w:rPr>
      </w:pPr>
    </w:p>
    <w:p w14:paraId="52D4441D" w14:textId="77777777" w:rsidR="00E26FDF" w:rsidRPr="00E26FDF" w:rsidRDefault="00E26FDF" w:rsidP="00E26FDF">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14:paraId="3445FF7A" w14:textId="77777777" w:rsidR="00E26FDF" w:rsidRPr="00E26FDF" w:rsidRDefault="00E26FDF" w:rsidP="00E26FDF">
      <w:pPr>
        <w:spacing w:after="0" w:line="276" w:lineRule="auto"/>
        <w:rPr>
          <w:rFonts w:ascii="Oslo Sans Office" w:hAnsi="Oslo Sans Office"/>
        </w:rPr>
      </w:pPr>
    </w:p>
    <w:p w14:paraId="7C66B738"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14:paraId="0B8FDFA0" w14:textId="77777777" w:rsidR="00E26FDF" w:rsidRPr="00E26FDF" w:rsidRDefault="00E26FDF" w:rsidP="00E26FDF">
      <w:pPr>
        <w:spacing w:after="0" w:line="276" w:lineRule="auto"/>
        <w:rPr>
          <w:rFonts w:ascii="Oslo Sans Office" w:hAnsi="Oslo Sans Office"/>
          <w:noProof/>
        </w:rPr>
      </w:pPr>
    </w:p>
    <w:p w14:paraId="2982AF67" w14:textId="77777777" w:rsidR="00E26FDF" w:rsidRPr="00E26FDF" w:rsidRDefault="00E26FDF" w:rsidP="00E26FDF">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t>Rettspraksis tilsier at følgende opplysninger som oftest vil være forretningshemmeligheter:</w:t>
      </w:r>
    </w:p>
    <w:p w14:paraId="158FD7B0"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14:paraId="4A524989"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14:paraId="51DBFB5D"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14:paraId="7F46FC84"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14:paraId="61525D12" w14:textId="77777777" w:rsidR="00E26FDF" w:rsidRPr="00E26FDF" w:rsidRDefault="00E26FDF" w:rsidP="00E26FDF">
      <w:pPr>
        <w:spacing w:after="0" w:line="276" w:lineRule="auto"/>
        <w:ind w:left="1068"/>
        <w:rPr>
          <w:rFonts w:ascii="Oslo Sans Office" w:hAnsi="Oslo Sans Office"/>
        </w:rPr>
      </w:pPr>
    </w:p>
    <w:p w14:paraId="2FC964F7" w14:textId="77777777" w:rsidR="00E26FDF" w:rsidRPr="00E26FDF" w:rsidRDefault="00E26FDF" w:rsidP="00E26FDF">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14:paraId="5C332102"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14:paraId="30863C4B"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14:paraId="28C3D8AC" w14:textId="77777777" w:rsidR="00E26FDF" w:rsidRPr="00E26FDF" w:rsidRDefault="00E26FDF" w:rsidP="00C61D26">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14:paraId="7C5C06A3" w14:textId="77777777" w:rsidR="00E26FDF" w:rsidRPr="00E26FDF" w:rsidRDefault="00E26FDF" w:rsidP="00E26FDF">
      <w:pPr>
        <w:spacing w:after="0" w:line="276" w:lineRule="auto"/>
        <w:ind w:left="1068"/>
        <w:rPr>
          <w:rFonts w:ascii="Oslo Sans Office" w:hAnsi="Oslo Sans Office"/>
          <w:noProof/>
        </w:rPr>
      </w:pPr>
    </w:p>
    <w:p w14:paraId="71779858" w14:textId="77777777" w:rsidR="00E26FDF" w:rsidRP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14:paraId="141C4F0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14:paraId="1D0F5D3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14:paraId="7176B807"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14:paraId="727ECA38"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14:paraId="0520B2EB" w14:textId="77777777" w:rsidR="00E26FDF" w:rsidRPr="00E26FDF" w:rsidRDefault="00E26FDF" w:rsidP="00E26FDF">
      <w:pPr>
        <w:spacing w:after="0" w:line="276" w:lineRule="auto"/>
        <w:ind w:left="1416"/>
        <w:contextualSpacing/>
        <w:rPr>
          <w:rFonts w:ascii="Oslo Sans Office" w:hAnsi="Oslo Sans Office"/>
          <w:noProof/>
        </w:rPr>
      </w:pPr>
    </w:p>
    <w:p w14:paraId="527C9C7D"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t>Det må være tale om næringsopplysninger som andre kan ha nytte av i sin virksomhet. Det er uten betydning om mottakeren kan benytte opplysningene i egen virksomhet.</w:t>
      </w:r>
    </w:p>
    <w:p w14:paraId="118C4D51" w14:textId="77777777" w:rsidR="00E26FDF" w:rsidRPr="00E26FDF" w:rsidRDefault="00E26FDF" w:rsidP="00E26FDF">
      <w:pPr>
        <w:spacing w:after="0" w:line="276" w:lineRule="auto"/>
        <w:ind w:left="1068"/>
        <w:contextualSpacing/>
        <w:rPr>
          <w:rFonts w:ascii="Oslo Sans Office" w:hAnsi="Oslo Sans Office"/>
          <w:b/>
          <w:noProof/>
        </w:rPr>
      </w:pPr>
    </w:p>
    <w:p w14:paraId="4E7ED11A" w14:textId="77777777" w:rsidR="00E26FDF" w:rsidRPr="00E26FDF" w:rsidRDefault="00E26FDF" w:rsidP="00E26FDF">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14:paraId="7228A085" w14:textId="77777777" w:rsidR="00E26FDF" w:rsidRPr="00E26FDF" w:rsidRDefault="00E26FDF" w:rsidP="00E26FDF">
      <w:pPr>
        <w:spacing w:after="0" w:line="276" w:lineRule="auto"/>
        <w:ind w:left="720"/>
        <w:contextualSpacing/>
        <w:rPr>
          <w:rFonts w:ascii="Oslo Sans Office" w:hAnsi="Oslo Sans Office"/>
          <w:noProof/>
        </w:rPr>
      </w:pPr>
    </w:p>
    <w:p w14:paraId="1BA2F280"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14:paraId="553DC66E" w14:textId="77777777" w:rsid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14:paraId="052EB777" w14:textId="77777777" w:rsidR="00C61D26" w:rsidRPr="00E26FDF" w:rsidRDefault="00C61D26" w:rsidP="00C61D26">
      <w:pPr>
        <w:tabs>
          <w:tab w:val="left" w:pos="1134"/>
        </w:tabs>
        <w:spacing w:after="0" w:line="276" w:lineRule="auto"/>
        <w:ind w:left="1068"/>
        <w:rPr>
          <w:rFonts w:ascii="Oslo Sans Office" w:hAnsi="Oslo Sans Office"/>
          <w:noProof/>
        </w:rPr>
      </w:pPr>
    </w:p>
    <w:p w14:paraId="3DF25110"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10" w:name="_Toc126745613"/>
      <w:r w:rsidRPr="00E26FDF">
        <w:rPr>
          <w:rFonts w:asciiTheme="majorHAnsi" w:eastAsiaTheme="majorEastAsia" w:hAnsiTheme="majorHAnsi" w:cstheme="majorBidi"/>
          <w:b/>
          <w:noProof/>
          <w:color w:val="000000" w:themeColor="text1"/>
          <w:sz w:val="24"/>
          <w:szCs w:val="26"/>
        </w:rPr>
        <w:t>Offentleglova § 23</w:t>
      </w:r>
      <w:bookmarkEnd w:id="10"/>
    </w:p>
    <w:p w14:paraId="141CAA4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14:paraId="2ABC587B" w14:textId="77777777" w:rsidR="00E26FDF" w:rsidRPr="00E26FDF" w:rsidRDefault="00E26FDF" w:rsidP="00E26FDF">
      <w:pPr>
        <w:spacing w:after="0" w:line="276" w:lineRule="auto"/>
        <w:ind w:left="360"/>
        <w:rPr>
          <w:rFonts w:ascii="Oslo Sans Office" w:hAnsi="Oslo Sans Office"/>
          <w:i/>
          <w:noProof/>
        </w:rPr>
      </w:pPr>
    </w:p>
    <w:p w14:paraId="169B2A7F" w14:textId="77777777" w:rsidR="00E26FDF" w:rsidRPr="00E26FDF" w:rsidRDefault="00E26FDF" w:rsidP="00E26FDF">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14:paraId="59BA0C5F" w14:textId="77777777" w:rsidR="00E26FDF" w:rsidRPr="00E26FDF" w:rsidRDefault="00E26FDF" w:rsidP="00E26FDF">
      <w:pPr>
        <w:spacing w:after="0" w:line="276" w:lineRule="auto"/>
        <w:rPr>
          <w:rFonts w:ascii="Oslo Sans Office" w:hAnsi="Oslo Sans Office"/>
          <w:noProof/>
        </w:rPr>
      </w:pPr>
    </w:p>
    <w:p w14:paraId="5179883B"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14:paraId="3E6C129B" w14:textId="77777777" w:rsidR="00E26FDF" w:rsidRPr="00E26FDF" w:rsidRDefault="00E26FDF" w:rsidP="00E26FDF">
      <w:pPr>
        <w:spacing w:after="0" w:line="276" w:lineRule="auto"/>
        <w:rPr>
          <w:rFonts w:ascii="Oslo Sans Office" w:hAnsi="Oslo Sans Office"/>
          <w:noProof/>
        </w:rPr>
      </w:pPr>
    </w:p>
    <w:p w14:paraId="53128F9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14:paraId="0A1C4292" w14:textId="77777777" w:rsidR="00E26FDF" w:rsidRPr="00E26FDF" w:rsidRDefault="00E26FDF" w:rsidP="00E26FDF">
      <w:pPr>
        <w:spacing w:after="0" w:line="276" w:lineRule="auto"/>
        <w:rPr>
          <w:rFonts w:ascii="Oslo Sans Office" w:hAnsi="Oslo Sans Office"/>
          <w:noProof/>
        </w:rPr>
      </w:pPr>
    </w:p>
    <w:p w14:paraId="793287EB"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1" w:name="_Toc126745614"/>
      <w:r w:rsidRPr="00E26FDF">
        <w:rPr>
          <w:rFonts w:asciiTheme="majorHAnsi" w:eastAsiaTheme="majorEastAsia" w:hAnsiTheme="majorHAnsi" w:cstheme="majorBidi"/>
          <w:b/>
          <w:noProof/>
          <w:sz w:val="28"/>
          <w:szCs w:val="32"/>
        </w:rPr>
        <w:t>Hvordan skal sladdingen utføres?</w:t>
      </w:r>
      <w:bookmarkEnd w:id="11"/>
      <w:r w:rsidRPr="00E26FDF">
        <w:rPr>
          <w:rFonts w:asciiTheme="majorHAnsi" w:eastAsiaTheme="majorEastAsia" w:hAnsiTheme="majorHAnsi" w:cstheme="majorBidi"/>
          <w:b/>
          <w:noProof/>
          <w:sz w:val="28"/>
          <w:szCs w:val="32"/>
        </w:rPr>
        <w:t xml:space="preserve"> </w:t>
      </w:r>
    </w:p>
    <w:p w14:paraId="22953B0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lastRenderedPageBreak/>
        <w:t>tilbudet, men markere med sladd. Dokumenter, tekst, bilder og tilsvarende som sladdes bør markeres som følger:</w:t>
      </w:r>
    </w:p>
    <w:p w14:paraId="52058049"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14:paraId="38175214"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14:paraId="71B48FC5" w14:textId="77777777" w:rsidR="00E26FDF" w:rsidRPr="00E26FDF" w:rsidRDefault="00E26FDF" w:rsidP="00E26FDF">
      <w:pPr>
        <w:spacing w:after="0" w:line="276" w:lineRule="auto"/>
        <w:rPr>
          <w:rFonts w:ascii="Oslo Sans Office" w:hAnsi="Oslo Sans Office"/>
          <w:noProof/>
        </w:rPr>
      </w:pPr>
    </w:p>
    <w:p w14:paraId="36FC75D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14:paraId="0E41D449" w14:textId="77777777" w:rsidR="00E26FDF" w:rsidRPr="00E26FDF" w:rsidRDefault="00E26FDF" w:rsidP="00E26FDF">
      <w:pPr>
        <w:spacing w:after="0" w:line="276" w:lineRule="auto"/>
        <w:rPr>
          <w:rFonts w:ascii="Oslo Sans Office" w:hAnsi="Oslo Sans Office"/>
          <w:noProof/>
        </w:rPr>
      </w:pPr>
    </w:p>
    <w:p w14:paraId="0E79AED1"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14:paraId="6D34478A" w14:textId="77777777" w:rsidR="00E26FDF" w:rsidRPr="00E26FDF" w:rsidRDefault="00E26FDF" w:rsidP="00E26FDF">
      <w:pPr>
        <w:spacing w:after="0" w:line="276" w:lineRule="auto"/>
        <w:rPr>
          <w:rFonts w:ascii="Oslo Sans Office" w:hAnsi="Oslo Sans Office"/>
          <w:noProof/>
        </w:rPr>
      </w:pPr>
    </w:p>
    <w:p w14:paraId="09A95B25"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14:paraId="322D85E4" w14:textId="72F1ED97" w:rsidR="001F7D45" w:rsidRPr="00891D34" w:rsidRDefault="001F7D45" w:rsidP="00891D34"/>
    <w:p w14:paraId="4634A694" w14:textId="09B28B38" w:rsidR="00891D34" w:rsidRPr="003532DE" w:rsidRDefault="00891D34" w:rsidP="003532DE"/>
    <w:p w14:paraId="21939207" w14:textId="1FE530BA" w:rsidR="00891D34" w:rsidRPr="003532DE" w:rsidRDefault="00891D34" w:rsidP="003532DE"/>
    <w:p w14:paraId="368B1687" w14:textId="6DAB1F8D" w:rsidR="00891D34" w:rsidRPr="003532DE" w:rsidRDefault="00891D34" w:rsidP="003532DE"/>
    <w:bookmarkEnd w:id="0"/>
    <w:p w14:paraId="58E65B6F" w14:textId="77777777" w:rsidR="00891D34" w:rsidRPr="003532DE" w:rsidRDefault="00891D34" w:rsidP="003532DE"/>
    <w:sectPr w:rsidR="00891D34" w:rsidRPr="003532DE" w:rsidSect="00E7044D">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D4484F" w14:textId="77777777" w:rsidR="00D704FB" w:rsidRDefault="00D704FB" w:rsidP="005D093C">
      <w:pPr>
        <w:spacing w:after="0" w:line="240" w:lineRule="auto"/>
      </w:pPr>
      <w:r>
        <w:separator/>
      </w:r>
    </w:p>
  </w:endnote>
  <w:endnote w:type="continuationSeparator" w:id="0">
    <w:p w14:paraId="085E1D2B" w14:textId="77777777" w:rsidR="00D704FB" w:rsidRDefault="00D704FB"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00000007" w:usb1="00000001" w:usb2="00000000" w:usb3="00000000" w:csb0="00000093" w:csb1="00000000"/>
    <w:embedRegular r:id="rId1" w:fontKey="{0BA52A5D-3491-4B6F-B9C4-FE310313ADF0}"/>
    <w:embedBold r:id="rId2" w:fontKey="{6019586A-693B-436E-AAF3-D64BE4638B88}"/>
    <w:embedItalic r:id="rId3" w:fontKey="{BFDDC3B3-C199-467F-9391-66998E525E0C}"/>
    <w:embedBoldItalic r:id="rId4" w:fontKey="{8D0B10DA-B6CE-4A60-BA48-39B1DB796D13}"/>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C4DDBC85-7BA9-4C8F-B728-D6A1251C26DA}"/>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000247B" w:usb2="00000009" w:usb3="00000000" w:csb0="000001FF" w:csb1="00000000"/>
    <w:embedRegular r:id="rId6" w:fontKey="{B3ACD2FE-7663-43DA-8985-B22BCBAA935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760217" w14:textId="77777777" w:rsidR="00D0256F" w:rsidRPr="00D0256F" w:rsidRDefault="00D0256F" w:rsidP="00D0256F">
    <w:pPr>
      <w:pStyle w:val="Bunntekst"/>
      <w:rPr>
        <w:color w:val="auto"/>
      </w:rPr>
    </w:pPr>
    <w:r w:rsidRPr="00D0256F">
      <w:rPr>
        <w:color w:val="auto"/>
      </w:rPr>
      <w:t xml:space="preserve">Samkjøpsavtale: </w:t>
    </w:r>
    <w:r w:rsidRPr="00184F02">
      <w:rPr>
        <w:color w:val="0070C0"/>
      </w:rPr>
      <w:t>[navn]</w:t>
    </w:r>
  </w:p>
  <w:p w14:paraId="3A7075EF" w14:textId="3E2D4466" w:rsidR="00D0256F" w:rsidRPr="00D0256F" w:rsidRDefault="00D0256F" w:rsidP="00D0256F">
    <w:pPr>
      <w:pStyle w:val="Bunntekst"/>
      <w:rPr>
        <w:color w:val="auto"/>
      </w:rPr>
    </w:pPr>
    <w:r w:rsidRPr="00D0256F">
      <w:rPr>
        <w:color w:val="auto"/>
      </w:rPr>
      <w:t>Versjon:</w:t>
    </w:r>
    <w:r>
      <w:rPr>
        <w:color w:val="auto"/>
      </w:rPr>
      <w:t xml:space="preserve">                </w:t>
    </w:r>
    <w:r w:rsidRPr="00184F02">
      <w:rPr>
        <w:color w:val="0070C0"/>
      </w:rPr>
      <w:t>[</w:t>
    </w:r>
    <w:r w:rsidR="00184F02" w:rsidRPr="00184F02">
      <w:rPr>
        <w:color w:val="0070C0"/>
      </w:rPr>
      <w:t>nn</w:t>
    </w:r>
    <w:r w:rsidRPr="00184F02">
      <w:rPr>
        <w:color w:val="0070C0"/>
      </w:rPr>
      <w:t>]</w:t>
    </w: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932B5D" w14:textId="77777777" w:rsidR="00D704FB" w:rsidRDefault="00D704FB" w:rsidP="005D093C">
      <w:pPr>
        <w:spacing w:after="0" w:line="240" w:lineRule="auto"/>
      </w:pPr>
      <w:r>
        <w:separator/>
      </w:r>
    </w:p>
  </w:footnote>
  <w:footnote w:type="continuationSeparator" w:id="0">
    <w:p w14:paraId="4B526732" w14:textId="77777777" w:rsidR="00D704FB" w:rsidRDefault="00D704FB"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94F2A" w14:textId="77777777" w:rsidR="00D0256F" w:rsidRDefault="00D0256F">
    <w:pPr>
      <w:pStyle w:val="Topptekst"/>
    </w:pPr>
    <w:r>
      <w:rPr>
        <w:noProof/>
        <w:lang w:eastAsia="nb-NO"/>
      </w:rPr>
      <w:drawing>
        <wp:anchor distT="0" distB="0" distL="114300" distR="114300" simplePos="0" relativeHeight="251658752"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4E4E9" w14:textId="3347B2FF" w:rsidR="00D44A50" w:rsidRDefault="00424EE9" w:rsidP="00C35DED">
    <w:pPr>
      <w:pStyle w:val="Topptekst"/>
      <w:tabs>
        <w:tab w:val="clear" w:pos="4536"/>
        <w:tab w:val="clear" w:pos="9072"/>
        <w:tab w:val="center" w:pos="4635"/>
      </w:tabs>
    </w:pPr>
    <w:r>
      <w:rPr>
        <w:noProof/>
        <w:lang w:eastAsia="nb-NO"/>
      </w:rPr>
      <w:drawing>
        <wp:anchor distT="0" distB="0" distL="114300" distR="114300" simplePos="0" relativeHeight="251659264"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ascii="Oslo Sans Office" w:eastAsiaTheme="minorHAnsi" w:hAnsi="Oslo Sans Office" w:cstheme="minorBidi"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abstractNumId w:val="12"/>
  </w:num>
  <w:num w:numId="2">
    <w:abstractNumId w:val="4"/>
  </w:num>
  <w:num w:numId="3">
    <w:abstractNumId w:val="23"/>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9"/>
  </w:num>
  <w:num w:numId="8">
    <w:abstractNumId w:val="11"/>
  </w:num>
  <w:num w:numId="9">
    <w:abstractNumId w:val="29"/>
  </w:num>
  <w:num w:numId="10">
    <w:abstractNumId w:val="1"/>
  </w:num>
  <w:num w:numId="11">
    <w:abstractNumId w:val="17"/>
  </w:num>
  <w:num w:numId="12">
    <w:abstractNumId w:val="2"/>
  </w:num>
  <w:num w:numId="13">
    <w:abstractNumId w:val="6"/>
  </w:num>
  <w:num w:numId="14">
    <w:abstractNumId w:val="28"/>
  </w:num>
  <w:num w:numId="15">
    <w:abstractNumId w:val="0"/>
  </w:num>
  <w:num w:numId="16">
    <w:abstractNumId w:val="5"/>
  </w:num>
  <w:num w:numId="17">
    <w:abstractNumId w:val="31"/>
  </w:num>
  <w:num w:numId="18">
    <w:abstractNumId w:val="7"/>
  </w:num>
  <w:num w:numId="19">
    <w:abstractNumId w:val="19"/>
  </w:num>
  <w:num w:numId="20">
    <w:abstractNumId w:val="8"/>
  </w:num>
  <w:num w:numId="21">
    <w:abstractNumId w:val="3"/>
  </w:num>
  <w:num w:numId="22">
    <w:abstractNumId w:val="24"/>
  </w:num>
  <w:num w:numId="23">
    <w:abstractNumId w:val="15"/>
  </w:num>
  <w:num w:numId="24">
    <w:abstractNumId w:val="16"/>
  </w:num>
  <w:num w:numId="25">
    <w:abstractNumId w:val="25"/>
  </w:num>
  <w:num w:numId="26">
    <w:abstractNumId w:val="10"/>
  </w:num>
  <w:num w:numId="27">
    <w:abstractNumId w:val="22"/>
  </w:num>
  <w:num w:numId="28">
    <w:abstractNumId w:val="27"/>
  </w:num>
  <w:num w:numId="29">
    <w:abstractNumId w:val="18"/>
  </w:num>
  <w:num w:numId="30">
    <w:abstractNumId w:val="13"/>
  </w:num>
  <w:num w:numId="31">
    <w:abstractNumId w:val="21"/>
  </w:num>
  <w:num w:numId="32">
    <w:abstractNumId w:val="20"/>
  </w:num>
  <w:num w:numId="33">
    <w:abstractNumId w:val="30"/>
  </w:num>
  <w:num w:numId="3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1327DE"/>
    <w:rsid w:val="00173311"/>
    <w:rsid w:val="00184F02"/>
    <w:rsid w:val="00186573"/>
    <w:rsid w:val="001E7E3B"/>
    <w:rsid w:val="001F112F"/>
    <w:rsid w:val="001F18CF"/>
    <w:rsid w:val="001F7D45"/>
    <w:rsid w:val="00247C22"/>
    <w:rsid w:val="0025699D"/>
    <w:rsid w:val="002A3E06"/>
    <w:rsid w:val="002D090F"/>
    <w:rsid w:val="002E27DF"/>
    <w:rsid w:val="002E3185"/>
    <w:rsid w:val="00325D57"/>
    <w:rsid w:val="003532DE"/>
    <w:rsid w:val="003A6CA1"/>
    <w:rsid w:val="00424EE9"/>
    <w:rsid w:val="0042783E"/>
    <w:rsid w:val="00442E77"/>
    <w:rsid w:val="00466574"/>
    <w:rsid w:val="004836DC"/>
    <w:rsid w:val="00483FE0"/>
    <w:rsid w:val="00497479"/>
    <w:rsid w:val="004B6945"/>
    <w:rsid w:val="00517DC6"/>
    <w:rsid w:val="0055183B"/>
    <w:rsid w:val="00560D31"/>
    <w:rsid w:val="00567104"/>
    <w:rsid w:val="0057006B"/>
    <w:rsid w:val="005812E4"/>
    <w:rsid w:val="00595FDC"/>
    <w:rsid w:val="005A4215"/>
    <w:rsid w:val="005C5E1A"/>
    <w:rsid w:val="005D093C"/>
    <w:rsid w:val="006205DD"/>
    <w:rsid w:val="00650D94"/>
    <w:rsid w:val="006E006E"/>
    <w:rsid w:val="00727D7C"/>
    <w:rsid w:val="007604CD"/>
    <w:rsid w:val="0078136B"/>
    <w:rsid w:val="007A3569"/>
    <w:rsid w:val="007D1113"/>
    <w:rsid w:val="007D296B"/>
    <w:rsid w:val="007E4B0D"/>
    <w:rsid w:val="007F2274"/>
    <w:rsid w:val="00891D34"/>
    <w:rsid w:val="008D5723"/>
    <w:rsid w:val="00993100"/>
    <w:rsid w:val="009B2F63"/>
    <w:rsid w:val="009B76A4"/>
    <w:rsid w:val="00A0208E"/>
    <w:rsid w:val="00A1308C"/>
    <w:rsid w:val="00A46642"/>
    <w:rsid w:val="00A60B18"/>
    <w:rsid w:val="00A63656"/>
    <w:rsid w:val="00A63C0A"/>
    <w:rsid w:val="00A67238"/>
    <w:rsid w:val="00A82A97"/>
    <w:rsid w:val="00A82EB1"/>
    <w:rsid w:val="00AA100D"/>
    <w:rsid w:val="00AB452C"/>
    <w:rsid w:val="00AE2859"/>
    <w:rsid w:val="00B003C4"/>
    <w:rsid w:val="00B10DAE"/>
    <w:rsid w:val="00B22A3F"/>
    <w:rsid w:val="00B85BBC"/>
    <w:rsid w:val="00BB7333"/>
    <w:rsid w:val="00C3116A"/>
    <w:rsid w:val="00C34D94"/>
    <w:rsid w:val="00C35DED"/>
    <w:rsid w:val="00C51925"/>
    <w:rsid w:val="00C61D26"/>
    <w:rsid w:val="00D0256F"/>
    <w:rsid w:val="00D279D1"/>
    <w:rsid w:val="00D3395E"/>
    <w:rsid w:val="00D44A50"/>
    <w:rsid w:val="00D45CD3"/>
    <w:rsid w:val="00D61F45"/>
    <w:rsid w:val="00D66264"/>
    <w:rsid w:val="00D704FB"/>
    <w:rsid w:val="00D8326C"/>
    <w:rsid w:val="00E0095A"/>
    <w:rsid w:val="00E247D8"/>
    <w:rsid w:val="00E26FDF"/>
    <w:rsid w:val="00E51F3C"/>
    <w:rsid w:val="00E7044D"/>
    <w:rsid w:val="00E80A78"/>
    <w:rsid w:val="00E82769"/>
    <w:rsid w:val="00FB5530"/>
    <w:rsid w:val="00FC0472"/>
    <w:rsid w:val="00FC72AE"/>
    <w:rsid w:val="00FD26F2"/>
    <w:rsid w:val="00FD7882"/>
    <w:rsid w:val="00FF05AD"/>
    <w:rsid w:val="32206F8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root>
</root>
</file>

<file path=customXml/item5.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7ed84371-acf6-4102-828c-2caf905b4736"/>
  </ds:schemaRefs>
</ds:datastoreItem>
</file>

<file path=customXml/itemProps2.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3.xml><?xml version="1.0" encoding="utf-8"?>
<ds:datastoreItem xmlns:ds="http://schemas.openxmlformats.org/officeDocument/2006/customXml" ds:itemID="{D4DB1F34-DB23-4867-ABC3-5CDCD6C563E5}"/>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CE6C78BF-75FA-4A89-9409-EC1ABC057ADE}">
  <ds:schemaRefs>
    <ds:schemaRef ds:uri="Microsoft.SharePoint.Taxonomy.ContentTypeSync"/>
  </ds:schemaRefs>
</ds:datastoreItem>
</file>

<file path=customXml/itemProps6.xml><?xml version="1.0" encoding="utf-8"?>
<ds:datastoreItem xmlns:ds="http://schemas.openxmlformats.org/officeDocument/2006/customXml" ds:itemID="{967DCA73-53BF-4B82-A927-1E31EBB95C5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Template>
  <TotalTime>4</TotalTime>
  <Pages>7</Pages>
  <Words>1284</Words>
  <Characters>6807</Characters>
  <Application>Microsoft Office Word</Application>
  <DocSecurity>0</DocSecurity>
  <Lines>56</Lines>
  <Paragraphs>16</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8075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Preben Svarva Kroglund</cp:lastModifiedBy>
  <cp:revision>5</cp:revision>
  <dcterms:created xsi:type="dcterms:W3CDTF">2023-02-08T09:38:00Z</dcterms:created>
  <dcterms:modified xsi:type="dcterms:W3CDTF">2023-08-29T12:39:00Z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0x01010044234E43F103DF4E8E55E66513104A06</vt:lpwstr>
  </property>
  <property fmtid="{D5CDD505-2E9C-101B-9397-08002B2CF9AE}" pid="4" name="MediaServiceImageTags">
    <vt:lpwstr/>
  </property>
</Properties>
</file>